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77D5C55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0A4982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6CBE8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D92C8B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FF80ED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01EF7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4CB398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2E892C9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2B60B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2AEC22" w14:textId="50AF9CC4" w:rsidR="006C79B9" w:rsidRPr="006C79B9" w:rsidRDefault="00EB7C20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 w:rsidR="00465740">
              <w:rPr>
                <w:rFonts w:cs="Arial"/>
                <w:noProof/>
              </w:rPr>
              <w:t>20-652-339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B1940A" w14:textId="77777777" w:rsidR="006C79B9" w:rsidRPr="006C79B9" w:rsidRDefault="00EB7C20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</w:p>
        </w:tc>
      </w:tr>
      <w:tr w:rsidR="006C79B9" w:rsidRPr="006C79B9" w14:paraId="6ED39FE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812281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1593CA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05E5A4F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7AAFE2B" w14:textId="2DB6B0BC" w:rsidR="006C79B9" w:rsidRPr="006C79B9" w:rsidRDefault="00EB7C20" w:rsidP="00465740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 w:rsidR="00465740" w:rsidRPr="00465740">
              <w:rPr>
                <w:rFonts w:cs="Arial"/>
                <w:noProof/>
              </w:rPr>
              <w:t xml:space="preserve"> </w:t>
            </w:r>
            <w:r w:rsidR="00465740" w:rsidRPr="00465740">
              <w:rPr>
                <w:rFonts w:cs="Arial"/>
                <w:noProof/>
              </w:rPr>
              <w:t>Erweiterung und Sanierung der Kardinal von Galen Schule</w:t>
            </w:r>
          </w:p>
        </w:tc>
      </w:tr>
      <w:tr w:rsidR="006C79B9" w:rsidRPr="006C79B9" w14:paraId="48056C1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5F58BEA" w14:textId="77777777" w:rsidR="006C79B9" w:rsidRPr="006C79B9" w:rsidRDefault="00EB7C20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</w:p>
        </w:tc>
      </w:tr>
      <w:tr w:rsidR="006C79B9" w:rsidRPr="006C79B9" w14:paraId="45C63AEC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10B7A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6145FA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0A9426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0CF44ED" w14:textId="0C1D9494" w:rsidR="006C79B9" w:rsidRPr="006C79B9" w:rsidRDefault="00EB7C20" w:rsidP="00465740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 w:rsidR="00465740" w:rsidRPr="00465740">
              <w:rPr>
                <w:rFonts w:cs="Arial"/>
              </w:rPr>
              <w:t xml:space="preserve"> </w:t>
            </w:r>
            <w:r w:rsidR="00465740" w:rsidRPr="00465740">
              <w:rPr>
                <w:rFonts w:cs="Arial"/>
                <w:noProof/>
              </w:rPr>
              <w:t>Schlosserarbeiten</w:t>
            </w:r>
          </w:p>
        </w:tc>
      </w:tr>
    </w:tbl>
    <w:p w14:paraId="70863311" w14:textId="77777777" w:rsidR="006C79B9" w:rsidRPr="006C79B9" w:rsidRDefault="006C79B9" w:rsidP="006C79B9"/>
    <w:p w14:paraId="676216E6" w14:textId="77777777" w:rsidR="006C79B9" w:rsidRPr="006C79B9" w:rsidRDefault="006C79B9" w:rsidP="006C79B9"/>
    <w:p w14:paraId="39155BFB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6BDF1CE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7691A4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6FF252A3" w14:textId="77777777" w:rsidR="006C79B9" w:rsidRPr="006C79B9" w:rsidRDefault="006C79B9" w:rsidP="006C79B9"/>
    <w:p w14:paraId="3E591926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7B2689DD" w14:textId="77777777" w:rsidR="006C79B9" w:rsidRPr="006C79B9" w:rsidRDefault="006C79B9" w:rsidP="006C79B9"/>
    <w:p w14:paraId="1083D2EE" w14:textId="77777777" w:rsidR="006C79B9" w:rsidRPr="006C79B9" w:rsidRDefault="006C79B9" w:rsidP="006C79B9"/>
    <w:p w14:paraId="2C3FC0D0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4D4C8ED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6B754824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22CEC04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6067069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6056064E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0D5D7322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5516A21D" w14:textId="77777777" w:rsidR="006C79B9" w:rsidRPr="006C79B9" w:rsidRDefault="006C79B9" w:rsidP="006C79B9"/>
        </w:tc>
      </w:tr>
    </w:tbl>
    <w:p w14:paraId="5F3CBB05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1981190E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7DFA31B" w14:textId="77777777" w:rsidR="00B40E75" w:rsidRPr="006C79B9" w:rsidRDefault="00B40E75" w:rsidP="001B1301"/>
        </w:tc>
      </w:tr>
    </w:tbl>
    <w:p w14:paraId="08AAE430" w14:textId="77777777" w:rsidR="00B15832" w:rsidRDefault="00B40E75" w:rsidP="00B15832">
      <w:r w:rsidRPr="006C79B9">
        <w:t>(Ort, Datum, Unterschrift</w:t>
      </w:r>
      <w:r>
        <w:t>)</w:t>
      </w:r>
    </w:p>
    <w:p w14:paraId="1F00BE76" w14:textId="77777777" w:rsidR="00B40E75" w:rsidRDefault="00B40E75" w:rsidP="00B15832"/>
    <w:p w14:paraId="7A97711B" w14:textId="77777777" w:rsidR="00B40E75" w:rsidRDefault="00B40E75" w:rsidP="00B15832"/>
    <w:p w14:paraId="1EDB1A83" w14:textId="77777777" w:rsidR="00B40E75" w:rsidRDefault="00B40E75" w:rsidP="00B15832"/>
    <w:p w14:paraId="5694D740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6A0112BA" w14:textId="77777777" w:rsidTr="001C0715">
        <w:tc>
          <w:tcPr>
            <w:tcW w:w="423" w:type="dxa"/>
          </w:tcPr>
          <w:p w14:paraId="27128CEA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0DB4BE9C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46386248" w14:textId="77777777" w:rsidR="00B15832" w:rsidRPr="006C79B9" w:rsidRDefault="00B15832" w:rsidP="006C79B9"/>
    <w:p w14:paraId="7C1F2F88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744CA843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536F6A45" w14:textId="77777777" w:rsidR="006C79B9" w:rsidRPr="006C79B9" w:rsidRDefault="006C79B9" w:rsidP="006C79B9"/>
        </w:tc>
      </w:tr>
    </w:tbl>
    <w:p w14:paraId="3BE01251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1E2B908F" w14:textId="77777777" w:rsidR="002748DF" w:rsidRDefault="002748DF" w:rsidP="00046C8E"/>
    <w:p w14:paraId="08557D58" w14:textId="77777777" w:rsidR="00B40E75" w:rsidRDefault="00B40E75" w:rsidP="00046C8E"/>
    <w:p w14:paraId="52B63FB5" w14:textId="77777777" w:rsidR="00B40E75" w:rsidRDefault="00B40E75" w:rsidP="00046C8E"/>
    <w:p w14:paraId="34B6D913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23734" w14:textId="77777777" w:rsidR="00CE4C41" w:rsidRDefault="00CE4C41">
      <w:r>
        <w:separator/>
      </w:r>
    </w:p>
    <w:p w14:paraId="325C7073" w14:textId="77777777" w:rsidR="00CE4C41" w:rsidRDefault="00CE4C41"/>
    <w:p w14:paraId="1F52CC36" w14:textId="77777777" w:rsidR="00CE4C41" w:rsidRDefault="00CE4C41"/>
    <w:p w14:paraId="467104B1" w14:textId="77777777" w:rsidR="00CE4C41" w:rsidRDefault="00CE4C41"/>
  </w:endnote>
  <w:endnote w:type="continuationSeparator" w:id="0">
    <w:p w14:paraId="08A41989" w14:textId="77777777" w:rsidR="00CE4C41" w:rsidRDefault="00CE4C41">
      <w:r>
        <w:continuationSeparator/>
      </w:r>
    </w:p>
    <w:p w14:paraId="1A743F2A" w14:textId="77777777" w:rsidR="00CE4C41" w:rsidRDefault="00CE4C41"/>
    <w:p w14:paraId="78A7F00B" w14:textId="77777777" w:rsidR="00CE4C41" w:rsidRDefault="00CE4C41"/>
    <w:p w14:paraId="5DB0C244" w14:textId="77777777" w:rsidR="00CE4C41" w:rsidRDefault="00CE4C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4C224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4D9E03A2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726811B9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D7CE07E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D62C6BC" wp14:editId="416EE85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ABD0608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09D4CF5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B7C2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B7C2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1FE3345" w14:textId="77777777" w:rsidR="00DB0818" w:rsidRPr="00046C8E" w:rsidRDefault="00DB0818">
    <w:pPr>
      <w:pStyle w:val="Fuzeile"/>
    </w:pPr>
  </w:p>
  <w:p w14:paraId="5001BA9A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F442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446A" w14:textId="77777777" w:rsidR="00CE4C41" w:rsidRDefault="00CE4C41">
      <w:r>
        <w:separator/>
      </w:r>
    </w:p>
    <w:p w14:paraId="6184657B" w14:textId="77777777" w:rsidR="00CE4C41" w:rsidRDefault="00CE4C41"/>
    <w:p w14:paraId="2F360AC2" w14:textId="77777777" w:rsidR="00CE4C41" w:rsidRDefault="00CE4C41"/>
    <w:p w14:paraId="47477D9B" w14:textId="77777777" w:rsidR="00CE4C41" w:rsidRDefault="00CE4C41"/>
  </w:footnote>
  <w:footnote w:type="continuationSeparator" w:id="0">
    <w:p w14:paraId="552DD9DA" w14:textId="77777777" w:rsidR="00CE4C41" w:rsidRDefault="00CE4C41">
      <w:r>
        <w:continuationSeparator/>
      </w:r>
    </w:p>
    <w:p w14:paraId="5B0B6DF7" w14:textId="77777777" w:rsidR="00CE4C41" w:rsidRDefault="00CE4C41"/>
    <w:p w14:paraId="60867A8A" w14:textId="77777777" w:rsidR="00CE4C41" w:rsidRDefault="00CE4C41"/>
    <w:p w14:paraId="2217E9DC" w14:textId="77777777" w:rsidR="00CE4C41" w:rsidRDefault="00CE4C41"/>
  </w:footnote>
  <w:footnote w:id="1">
    <w:p w14:paraId="22AA040A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1A16B" w14:textId="77777777" w:rsidR="00DB0818" w:rsidRDefault="00DB0818"/>
  <w:p w14:paraId="6BFA7D3B" w14:textId="77777777" w:rsidR="00DB0818" w:rsidRDefault="00DB0818"/>
  <w:p w14:paraId="03A327EA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603CE" w14:textId="77777777" w:rsidR="00DB0818" w:rsidRDefault="00DB0818" w:rsidP="00046C8E">
    <w:pPr>
      <w:pStyle w:val="Kopfzeile"/>
    </w:pPr>
    <w:r>
      <w:t>236</w:t>
    </w:r>
  </w:p>
  <w:p w14:paraId="0B1CDDC4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6D745947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31E18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60134623">
    <w:abstractNumId w:val="1"/>
  </w:num>
  <w:num w:numId="2" w16cid:durableId="943223480">
    <w:abstractNumId w:val="5"/>
  </w:num>
  <w:num w:numId="3" w16cid:durableId="451680176">
    <w:abstractNumId w:val="7"/>
  </w:num>
  <w:num w:numId="4" w16cid:durableId="2050061425">
    <w:abstractNumId w:val="16"/>
  </w:num>
  <w:num w:numId="5" w16cid:durableId="1020743079">
    <w:abstractNumId w:val="9"/>
  </w:num>
  <w:num w:numId="6" w16cid:durableId="1732457318">
    <w:abstractNumId w:val="3"/>
  </w:num>
  <w:num w:numId="7" w16cid:durableId="1376850829">
    <w:abstractNumId w:val="12"/>
  </w:num>
  <w:num w:numId="8" w16cid:durableId="1376391184">
    <w:abstractNumId w:val="8"/>
  </w:num>
  <w:num w:numId="9" w16cid:durableId="343676063">
    <w:abstractNumId w:val="15"/>
  </w:num>
  <w:num w:numId="10" w16cid:durableId="924649588">
    <w:abstractNumId w:val="4"/>
  </w:num>
  <w:num w:numId="11" w16cid:durableId="704326777">
    <w:abstractNumId w:val="11"/>
  </w:num>
  <w:num w:numId="12" w16cid:durableId="361826781">
    <w:abstractNumId w:val="11"/>
  </w:num>
  <w:num w:numId="13" w16cid:durableId="929235658">
    <w:abstractNumId w:val="11"/>
  </w:num>
  <w:num w:numId="14" w16cid:durableId="954865091">
    <w:abstractNumId w:val="11"/>
  </w:num>
  <w:num w:numId="15" w16cid:durableId="1756826851">
    <w:abstractNumId w:val="11"/>
  </w:num>
  <w:num w:numId="16" w16cid:durableId="688028434">
    <w:abstractNumId w:val="2"/>
  </w:num>
  <w:num w:numId="17" w16cid:durableId="690961251">
    <w:abstractNumId w:val="2"/>
  </w:num>
  <w:num w:numId="18" w16cid:durableId="605235212">
    <w:abstractNumId w:val="14"/>
  </w:num>
  <w:num w:numId="19" w16cid:durableId="2024552555">
    <w:abstractNumId w:val="13"/>
  </w:num>
  <w:num w:numId="20" w16cid:durableId="839469601">
    <w:abstractNumId w:val="10"/>
  </w:num>
  <w:num w:numId="21" w16cid:durableId="1662656371">
    <w:abstractNumId w:val="6"/>
  </w:num>
  <w:num w:numId="22" w16cid:durableId="1385565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5740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951C1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E4C41"/>
    <w:rsid w:val="00CF64C4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B7C20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F12237"/>
  <w15:docId w15:val="{40F15CDC-8F30-4260-8ED3-74DAE847C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98F10-5A87-41E9-8911-C1A4DD6E6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164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Hübner, Nike (Stadt Emsdetten)</cp:lastModifiedBy>
  <cp:revision>3</cp:revision>
  <cp:lastPrinted>2016-03-31T12:06:00Z</cp:lastPrinted>
  <dcterms:created xsi:type="dcterms:W3CDTF">2021-03-02T11:29:00Z</dcterms:created>
  <dcterms:modified xsi:type="dcterms:W3CDTF">2026-07-06T08:10:00Z</dcterms:modified>
</cp:coreProperties>
</file>